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04EE8" w14:textId="298BCFDC" w:rsidR="001B164A" w:rsidRDefault="000E5972" w:rsidP="0071261D">
      <w:pPr>
        <w:framePr w:w="3345" w:h="3345" w:hSpace="142" w:wrap="notBeside" w:vAnchor="page" w:hAnchor="page" w:x="7939" w:y="3516" w:anchorLock="1"/>
      </w:pPr>
      <w:r>
        <w:rPr>
          <w:noProof/>
          <w:lang w:eastAsia="zh-CN"/>
        </w:rPr>
        <w:drawing>
          <wp:inline distT="0" distB="0" distL="0" distR="0" wp14:anchorId="339C6E12" wp14:editId="18705C26">
            <wp:extent cx="2114550" cy="2114550"/>
            <wp:effectExtent l="0" t="0" r="0" b="0"/>
            <wp:docPr id="1094565848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0FFB03" w14:textId="2D70ECC8" w:rsidR="00012BF2" w:rsidRPr="00C9293E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C9293E">
        <w:rPr>
          <w:color w:val="808080"/>
          <w:sz w:val="22"/>
          <w:szCs w:val="20"/>
        </w:rPr>
        <w:t xml:space="preserve">PRESSE-INFORMATION </w:t>
      </w:r>
      <w:r w:rsidR="006039F0" w:rsidRPr="00C9293E">
        <w:rPr>
          <w:color w:val="808080"/>
          <w:sz w:val="22"/>
          <w:szCs w:val="20"/>
        </w:rPr>
        <w:t>12</w:t>
      </w:r>
      <w:r w:rsidRPr="00C9293E">
        <w:rPr>
          <w:color w:val="808080"/>
          <w:sz w:val="22"/>
          <w:szCs w:val="20"/>
        </w:rPr>
        <w:t>/26</w:t>
      </w:r>
    </w:p>
    <w:p w14:paraId="231D8F0A" w14:textId="1496B0CE" w:rsidR="00B646BB" w:rsidRPr="00C9293E" w:rsidRDefault="00B646BB" w:rsidP="0071261D">
      <w:pPr>
        <w:framePr w:w="3345" w:h="851" w:hSpace="142" w:wrap="around" w:vAnchor="page" w:hAnchor="page" w:x="7939" w:y="7089" w:anchorLock="1"/>
        <w:ind w:left="-57"/>
        <w:rPr>
          <w:sz w:val="18"/>
          <w:szCs w:val="18"/>
        </w:rPr>
      </w:pPr>
      <w:r w:rsidRPr="00C9293E">
        <w:rPr>
          <w:bCs/>
          <w:color w:val="808080"/>
          <w:sz w:val="16"/>
          <w:szCs w:val="16"/>
        </w:rPr>
        <w:t>TURCK</w:t>
      </w:r>
      <w:r w:rsidR="006039F0" w:rsidRPr="00C9293E">
        <w:rPr>
          <w:bCs/>
          <w:color w:val="808080"/>
          <w:sz w:val="16"/>
          <w:szCs w:val="16"/>
        </w:rPr>
        <w:t>12</w:t>
      </w:r>
      <w:r w:rsidRPr="00C9293E">
        <w:rPr>
          <w:bCs/>
          <w:color w:val="808080"/>
          <w:sz w:val="16"/>
          <w:szCs w:val="16"/>
        </w:rPr>
        <w:t xml:space="preserve">26.jpg: </w:t>
      </w:r>
    </w:p>
    <w:p w14:paraId="40052A4E" w14:textId="77777777" w:rsidR="00B11DC3" w:rsidRDefault="008520A0" w:rsidP="00B11DC3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r>
        <w:rPr>
          <w:snapToGrid w:val="0"/>
          <w:sz w:val="18"/>
          <w:szCs w:val="18"/>
        </w:rPr>
        <w:t>IM18-CCM45: TURCK-Schaltschrankwächter mit Multiprotokoll-Ethernet und integrierten Sensoren für Temperatur, Feuchte und Distanz</w:t>
      </w:r>
    </w:p>
    <w:p w14:paraId="2134CA9B" w14:textId="77777777" w:rsidR="00B11DC3" w:rsidRDefault="00B11DC3" w:rsidP="00B11DC3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</w:p>
    <w:p w14:paraId="014D4EBD" w14:textId="77777777" w:rsidR="00B11DC3" w:rsidRDefault="00B11DC3" w:rsidP="00B11DC3">
      <w:pPr>
        <w:framePr w:w="3345" w:h="851" w:hSpace="142" w:wrap="around" w:vAnchor="page" w:hAnchor="page" w:x="7939" w:y="7089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WEITERE INFORMATIONEN</w:t>
      </w:r>
    </w:p>
    <w:p w14:paraId="6E90A0CF" w14:textId="7F4E9F4E" w:rsidR="007F2E0A" w:rsidRDefault="0062782A" w:rsidP="00B11DC3">
      <w:pPr>
        <w:framePr w:w="3345" w:h="851" w:hSpace="142" w:wrap="around" w:vAnchor="page" w:hAnchor="page" w:x="7939" w:y="7089" w:anchorLock="1"/>
        <w:rPr>
          <w:color w:val="808080"/>
          <w:sz w:val="16"/>
        </w:rPr>
      </w:pPr>
      <w:hyperlink r:id="rId11" w:history="1">
        <w:r w:rsidRPr="0062782A">
          <w:rPr>
            <w:rStyle w:val="Hyperlink"/>
            <w:sz w:val="16"/>
          </w:rPr>
          <w:t>https://www.turck.com/de/de/spotlight/produktneuheiten/schaltschrankwaechter-mit-multiprotokoll</w:t>
        </w:r>
      </w:hyperlink>
    </w:p>
    <w:p w14:paraId="2758C31F" w14:textId="77777777" w:rsidR="00F416E6" w:rsidRDefault="00F416E6" w:rsidP="00B11DC3">
      <w:pPr>
        <w:framePr w:w="3345" w:h="851" w:hSpace="142" w:wrap="around" w:vAnchor="page" w:hAnchor="page" w:x="7939" w:y="7089" w:anchorLock="1"/>
        <w:rPr>
          <w:color w:val="808080"/>
          <w:sz w:val="16"/>
        </w:rPr>
      </w:pPr>
    </w:p>
    <w:p w14:paraId="6F5EBE1C" w14:textId="77777777" w:rsidR="00F416E6" w:rsidRDefault="00F416E6" w:rsidP="00B11DC3">
      <w:pPr>
        <w:framePr w:w="3345" w:h="851" w:hSpace="142" w:wrap="around" w:vAnchor="page" w:hAnchor="page" w:x="7939" w:y="7089" w:anchorLock="1"/>
        <w:rPr>
          <w:color w:val="808080"/>
          <w:sz w:val="16"/>
        </w:rPr>
      </w:pPr>
    </w:p>
    <w:p w14:paraId="049C82E5" w14:textId="77777777" w:rsidR="00012BF2" w:rsidRPr="008B71B4" w:rsidRDefault="00012BF2" w:rsidP="0062782A">
      <w:pPr>
        <w:framePr w:w="3345" w:h="6589" w:hSpace="142" w:wrap="notBeside" w:vAnchor="page" w:hAnchor="page" w:x="7944" w:y="9451" w:anchorLock="1"/>
        <w:rPr>
          <w:sz w:val="16"/>
          <w:szCs w:val="16"/>
        </w:rPr>
      </w:pPr>
      <w:r w:rsidRPr="008B71B4">
        <w:rPr>
          <w:sz w:val="16"/>
          <w:szCs w:val="16"/>
        </w:rPr>
        <w:t>Leiter Marketing Services &amp; Public Relations</w:t>
      </w:r>
    </w:p>
    <w:p w14:paraId="03564604" w14:textId="77777777" w:rsidR="00012BF2" w:rsidRPr="000E5972" w:rsidRDefault="00012BF2" w:rsidP="0062782A">
      <w:pPr>
        <w:framePr w:w="3345" w:h="6589" w:hSpace="142" w:wrap="notBeside" w:vAnchor="page" w:hAnchor="page" w:x="7944" w:y="9451" w:anchorLock="1"/>
        <w:rPr>
          <w:sz w:val="16"/>
          <w:szCs w:val="16"/>
        </w:rPr>
      </w:pPr>
      <w:r w:rsidRPr="000E5972">
        <w:rPr>
          <w:sz w:val="16"/>
          <w:szCs w:val="16"/>
        </w:rPr>
        <w:t>Telefon: +49 208 4952-149</w:t>
      </w:r>
    </w:p>
    <w:p w14:paraId="1FC8AB1F" w14:textId="77777777" w:rsidR="00012BF2" w:rsidRPr="000E5972" w:rsidRDefault="00012BF2" w:rsidP="0062782A">
      <w:pPr>
        <w:framePr w:w="3345" w:h="6589" w:hSpace="142" w:wrap="notBeside" w:vAnchor="page" w:hAnchor="page" w:x="7944" w:y="9451" w:anchorLock="1"/>
        <w:rPr>
          <w:sz w:val="16"/>
          <w:szCs w:val="16"/>
        </w:rPr>
      </w:pPr>
      <w:r w:rsidRPr="000E5972">
        <w:rPr>
          <w:sz w:val="16"/>
          <w:szCs w:val="16"/>
        </w:rPr>
        <w:t xml:space="preserve">Mobil: +49 160 93950359 </w:t>
      </w:r>
    </w:p>
    <w:p w14:paraId="7059896B" w14:textId="77777777" w:rsidR="00012BF2" w:rsidRPr="000E5972" w:rsidRDefault="00012BF2" w:rsidP="0062782A">
      <w:pPr>
        <w:framePr w:w="3345" w:h="6589" w:hSpace="142" w:wrap="notBeside" w:vAnchor="page" w:hAnchor="page" w:x="7944" w:y="9451" w:anchorLock="1"/>
        <w:rPr>
          <w:sz w:val="16"/>
          <w:szCs w:val="16"/>
        </w:rPr>
      </w:pPr>
      <w:r w:rsidRPr="000E5972">
        <w:rPr>
          <w:sz w:val="16"/>
          <w:szCs w:val="16"/>
        </w:rPr>
        <w:t>Mail: klaus.albers@turck.com</w:t>
      </w:r>
    </w:p>
    <w:p w14:paraId="35F9C0D0" w14:textId="77777777" w:rsidR="00012BF2" w:rsidRPr="008B71B4" w:rsidRDefault="00012BF2" w:rsidP="0062782A">
      <w:pPr>
        <w:framePr w:w="3345" w:h="6589" w:hSpace="142" w:wrap="notBeside" w:vAnchor="page" w:hAnchor="page" w:x="7944" w:y="9451" w:anchorLock="1"/>
        <w:rPr>
          <w:sz w:val="16"/>
          <w:szCs w:val="16"/>
        </w:rPr>
      </w:pPr>
      <w:r w:rsidRPr="008B71B4">
        <w:rPr>
          <w:sz w:val="16"/>
          <w:szCs w:val="16"/>
        </w:rPr>
        <w:t>Web: www.turck.</w:t>
      </w:r>
      <w:r w:rsidR="001B164A" w:rsidRPr="008B71B4">
        <w:rPr>
          <w:sz w:val="16"/>
          <w:szCs w:val="16"/>
        </w:rPr>
        <w:t>de/</w:t>
      </w:r>
      <w:r w:rsidRPr="008B71B4">
        <w:rPr>
          <w:sz w:val="16"/>
          <w:szCs w:val="16"/>
        </w:rPr>
        <w:t>presse</w:t>
      </w:r>
    </w:p>
    <w:p w14:paraId="4966B79D" w14:textId="77777777" w:rsidR="00012BF2" w:rsidRPr="008B71B4" w:rsidRDefault="00012BF2" w:rsidP="0062782A">
      <w:pPr>
        <w:framePr w:w="3345" w:h="6589" w:hSpace="142" w:wrap="notBeside" w:vAnchor="page" w:hAnchor="page" w:x="7944" w:y="9451" w:anchorLock="1"/>
        <w:rPr>
          <w:sz w:val="16"/>
          <w:szCs w:val="16"/>
        </w:rPr>
      </w:pPr>
    </w:p>
    <w:p w14:paraId="049EE9E4" w14:textId="77777777" w:rsidR="00012BF2" w:rsidRPr="008B71B4" w:rsidRDefault="00012BF2" w:rsidP="0062782A">
      <w:pPr>
        <w:framePr w:w="3345" w:h="6589" w:hSpace="142" w:wrap="notBeside" w:vAnchor="page" w:hAnchor="page" w:x="7944" w:y="9451" w:anchorLock="1"/>
        <w:rPr>
          <w:sz w:val="16"/>
          <w:szCs w:val="16"/>
        </w:rPr>
      </w:pPr>
    </w:p>
    <w:p w14:paraId="5F7F79DC" w14:textId="77777777" w:rsidR="00012BF2" w:rsidRPr="008B71B4" w:rsidRDefault="00012BF2" w:rsidP="0062782A">
      <w:pPr>
        <w:framePr w:w="3345" w:h="6589" w:hSpace="142" w:wrap="notBeside" w:vAnchor="page" w:hAnchor="page" w:x="7944" w:y="9451" w:anchorLock="1"/>
        <w:rPr>
          <w:sz w:val="16"/>
          <w:szCs w:val="16"/>
        </w:rPr>
      </w:pPr>
      <w:r w:rsidRPr="008B71B4">
        <w:rPr>
          <w:sz w:val="16"/>
          <w:szCs w:val="16"/>
        </w:rPr>
        <w:t>LESER-KONTAKT</w:t>
      </w:r>
    </w:p>
    <w:p w14:paraId="3872E94E" w14:textId="77777777" w:rsidR="00012BF2" w:rsidRPr="008B71B4" w:rsidRDefault="00012BF2" w:rsidP="0062782A">
      <w:pPr>
        <w:framePr w:w="3345" w:h="6589" w:hSpace="142" w:wrap="notBeside" w:vAnchor="page" w:hAnchor="page" w:x="7944" w:y="9451" w:anchorLock="1"/>
        <w:rPr>
          <w:sz w:val="16"/>
          <w:szCs w:val="16"/>
        </w:rPr>
      </w:pPr>
    </w:p>
    <w:p w14:paraId="2B6D1CE5" w14:textId="77777777" w:rsidR="00012BF2" w:rsidRPr="008B71B4" w:rsidRDefault="00012BF2" w:rsidP="0062782A">
      <w:pPr>
        <w:framePr w:w="3345" w:h="6589" w:hSpace="142" w:wrap="notBeside" w:vAnchor="page" w:hAnchor="page" w:x="7944" w:y="9451" w:anchorLock="1"/>
        <w:rPr>
          <w:sz w:val="16"/>
          <w:szCs w:val="16"/>
        </w:rPr>
      </w:pPr>
      <w:r w:rsidRPr="008B71B4">
        <w:rPr>
          <w:sz w:val="16"/>
          <w:szCs w:val="16"/>
        </w:rPr>
        <w:t>Deutschland:</w:t>
      </w:r>
    </w:p>
    <w:p w14:paraId="13FA4294" w14:textId="77777777" w:rsidR="00012BF2" w:rsidRPr="008B71B4" w:rsidRDefault="009251F1" w:rsidP="0062782A">
      <w:pPr>
        <w:framePr w:w="3345" w:h="6589" w:hSpace="142" w:wrap="notBeside" w:vAnchor="page" w:hAnchor="page" w:x="7944" w:y="9451" w:anchorLock="1"/>
        <w:rPr>
          <w:sz w:val="16"/>
          <w:szCs w:val="16"/>
        </w:rPr>
      </w:pPr>
      <w:r w:rsidRPr="008B71B4">
        <w:rPr>
          <w:sz w:val="16"/>
          <w:szCs w:val="16"/>
        </w:rPr>
        <w:t>TURCK GmbH</w:t>
      </w:r>
    </w:p>
    <w:p w14:paraId="02D8E2E3" w14:textId="77777777" w:rsidR="00012BF2" w:rsidRPr="008B71B4" w:rsidRDefault="00012BF2" w:rsidP="0062782A">
      <w:pPr>
        <w:framePr w:w="3345" w:h="6589" w:hSpace="142" w:wrap="notBeside" w:vAnchor="page" w:hAnchor="page" w:x="7944" w:y="9451" w:anchorLock="1"/>
        <w:rPr>
          <w:sz w:val="16"/>
          <w:szCs w:val="16"/>
        </w:rPr>
      </w:pPr>
      <w:proofErr w:type="spellStart"/>
      <w:r w:rsidRPr="008B71B4">
        <w:rPr>
          <w:sz w:val="16"/>
          <w:szCs w:val="16"/>
        </w:rPr>
        <w:t>Witzlebenstraße</w:t>
      </w:r>
      <w:proofErr w:type="spellEnd"/>
      <w:r w:rsidRPr="008B71B4">
        <w:rPr>
          <w:sz w:val="16"/>
          <w:szCs w:val="16"/>
        </w:rPr>
        <w:t xml:space="preserve"> 7 | 45472 Mülheim a</w:t>
      </w:r>
      <w:r w:rsidR="001B164A" w:rsidRPr="008B71B4">
        <w:rPr>
          <w:sz w:val="16"/>
          <w:szCs w:val="16"/>
        </w:rPr>
        <w:t xml:space="preserve">. d. </w:t>
      </w:r>
      <w:r w:rsidRPr="008B71B4">
        <w:rPr>
          <w:sz w:val="16"/>
          <w:szCs w:val="16"/>
        </w:rPr>
        <w:t>Ruhr</w:t>
      </w:r>
    </w:p>
    <w:p w14:paraId="5584DE01" w14:textId="77777777" w:rsidR="00012BF2" w:rsidRPr="008B71B4" w:rsidRDefault="00012BF2" w:rsidP="0062782A">
      <w:pPr>
        <w:framePr w:w="3345" w:h="6589" w:hSpace="142" w:wrap="notBeside" w:vAnchor="page" w:hAnchor="page" w:x="7944" w:y="9451" w:anchorLock="1"/>
        <w:rPr>
          <w:sz w:val="16"/>
          <w:szCs w:val="16"/>
        </w:rPr>
      </w:pPr>
      <w:r w:rsidRPr="008B71B4">
        <w:rPr>
          <w:sz w:val="16"/>
          <w:szCs w:val="16"/>
        </w:rPr>
        <w:t>Telefon: +49 208 4952-0</w:t>
      </w:r>
    </w:p>
    <w:p w14:paraId="6545A767" w14:textId="77777777" w:rsidR="00012BF2" w:rsidRPr="000E5972" w:rsidRDefault="00012BF2" w:rsidP="0062782A">
      <w:pPr>
        <w:framePr w:w="3345" w:h="6589" w:hSpace="142" w:wrap="notBeside" w:vAnchor="page" w:hAnchor="page" w:x="7944" w:y="9451" w:anchorLock="1"/>
        <w:rPr>
          <w:sz w:val="16"/>
          <w:szCs w:val="16"/>
        </w:rPr>
      </w:pPr>
      <w:r w:rsidRPr="000E5972">
        <w:rPr>
          <w:sz w:val="16"/>
          <w:szCs w:val="16"/>
        </w:rPr>
        <w:t>Mail: more@turck.com</w:t>
      </w:r>
    </w:p>
    <w:p w14:paraId="3C33FF7F" w14:textId="77777777" w:rsidR="00012BF2" w:rsidRPr="000E5972" w:rsidRDefault="00012BF2" w:rsidP="0062782A">
      <w:pPr>
        <w:framePr w:w="3345" w:h="6589" w:hSpace="142" w:wrap="notBeside" w:vAnchor="page" w:hAnchor="page" w:x="7944" w:y="9451" w:anchorLock="1"/>
        <w:rPr>
          <w:sz w:val="16"/>
          <w:szCs w:val="16"/>
        </w:rPr>
      </w:pPr>
      <w:r w:rsidRPr="000E5972">
        <w:rPr>
          <w:sz w:val="16"/>
          <w:szCs w:val="16"/>
        </w:rPr>
        <w:t>Web: www.turck.com</w:t>
      </w:r>
      <w:r w:rsidR="00CD58F0" w:rsidRPr="000E5972">
        <w:rPr>
          <w:sz w:val="16"/>
          <w:szCs w:val="16"/>
        </w:rPr>
        <w:t>/de</w:t>
      </w:r>
    </w:p>
    <w:p w14:paraId="31DD8640" w14:textId="77777777" w:rsidR="00012BF2" w:rsidRPr="000E5972" w:rsidRDefault="00012BF2" w:rsidP="0062782A">
      <w:pPr>
        <w:framePr w:w="3345" w:h="6589" w:hSpace="142" w:wrap="notBeside" w:vAnchor="page" w:hAnchor="page" w:x="7944" w:y="9451" w:anchorLock="1"/>
        <w:rPr>
          <w:sz w:val="16"/>
          <w:szCs w:val="16"/>
        </w:rPr>
      </w:pPr>
    </w:p>
    <w:p w14:paraId="1A741A4C" w14:textId="77777777" w:rsidR="00012BF2" w:rsidRPr="008B71B4" w:rsidRDefault="00012BF2" w:rsidP="0062782A">
      <w:pPr>
        <w:framePr w:w="3345" w:h="6589" w:hSpace="142" w:wrap="notBeside" w:vAnchor="page" w:hAnchor="page" w:x="7944" w:y="9451" w:anchorLock="1"/>
        <w:rPr>
          <w:sz w:val="16"/>
          <w:szCs w:val="16"/>
        </w:rPr>
      </w:pPr>
      <w:r w:rsidRPr="008B71B4">
        <w:rPr>
          <w:sz w:val="16"/>
          <w:szCs w:val="16"/>
        </w:rPr>
        <w:t>Österreich:</w:t>
      </w:r>
    </w:p>
    <w:p w14:paraId="73218F4D" w14:textId="77777777" w:rsidR="00012BF2" w:rsidRPr="008B71B4" w:rsidRDefault="00012BF2" w:rsidP="0062782A">
      <w:pPr>
        <w:framePr w:w="3345" w:h="6589" w:hSpace="142" w:wrap="notBeside" w:vAnchor="page" w:hAnchor="page" w:x="7944" w:y="9451" w:anchorLock="1"/>
        <w:rPr>
          <w:sz w:val="16"/>
          <w:szCs w:val="16"/>
        </w:rPr>
      </w:pPr>
      <w:r w:rsidRPr="008B71B4">
        <w:rPr>
          <w:sz w:val="16"/>
          <w:szCs w:val="16"/>
        </w:rPr>
        <w:t>Turck GmbH</w:t>
      </w:r>
    </w:p>
    <w:p w14:paraId="698377EE" w14:textId="77777777" w:rsidR="00012BF2" w:rsidRPr="008B71B4" w:rsidRDefault="00012BF2" w:rsidP="0062782A">
      <w:pPr>
        <w:framePr w:w="3345" w:h="6589" w:hSpace="142" w:wrap="notBeside" w:vAnchor="page" w:hAnchor="page" w:x="7944" w:y="9451" w:anchorLock="1"/>
        <w:rPr>
          <w:sz w:val="16"/>
          <w:szCs w:val="16"/>
        </w:rPr>
      </w:pPr>
      <w:r w:rsidRPr="008B71B4">
        <w:rPr>
          <w:sz w:val="16"/>
          <w:szCs w:val="16"/>
        </w:rPr>
        <w:t>Graumanngasse 7/A 5-1 | A-1150 Wien</w:t>
      </w:r>
    </w:p>
    <w:p w14:paraId="739CC225" w14:textId="77777777" w:rsidR="00012BF2" w:rsidRPr="008B71B4" w:rsidRDefault="00012BF2" w:rsidP="0062782A">
      <w:pPr>
        <w:framePr w:w="3345" w:h="6589" w:hSpace="142" w:wrap="notBeside" w:vAnchor="page" w:hAnchor="page" w:x="7944" w:y="9451" w:anchorLock="1"/>
        <w:rPr>
          <w:sz w:val="16"/>
          <w:szCs w:val="16"/>
        </w:rPr>
      </w:pPr>
      <w:r w:rsidRPr="008B71B4">
        <w:rPr>
          <w:sz w:val="16"/>
          <w:szCs w:val="16"/>
        </w:rPr>
        <w:t>Telefon: +43 1 4861587</w:t>
      </w:r>
    </w:p>
    <w:p w14:paraId="5FD0F9BA" w14:textId="77777777" w:rsidR="00012BF2" w:rsidRPr="008B71B4" w:rsidRDefault="00012BF2" w:rsidP="0062782A">
      <w:pPr>
        <w:framePr w:w="3345" w:h="6589" w:hSpace="142" w:wrap="notBeside" w:vAnchor="page" w:hAnchor="page" w:x="7944" w:y="9451" w:anchorLock="1"/>
        <w:rPr>
          <w:sz w:val="16"/>
          <w:szCs w:val="16"/>
        </w:rPr>
      </w:pPr>
      <w:r w:rsidRPr="008B71B4">
        <w:rPr>
          <w:sz w:val="16"/>
          <w:szCs w:val="16"/>
        </w:rPr>
        <w:t>Mail: austria@turck.com</w:t>
      </w:r>
    </w:p>
    <w:p w14:paraId="6F09512C" w14:textId="77777777" w:rsidR="00012BF2" w:rsidRPr="008B71B4" w:rsidRDefault="00012BF2" w:rsidP="0062782A">
      <w:pPr>
        <w:framePr w:w="3345" w:h="6589" w:hSpace="142" w:wrap="notBeside" w:vAnchor="page" w:hAnchor="page" w:x="7944" w:y="9451" w:anchorLock="1"/>
        <w:rPr>
          <w:sz w:val="16"/>
          <w:szCs w:val="16"/>
        </w:rPr>
      </w:pPr>
      <w:r w:rsidRPr="008B71B4">
        <w:rPr>
          <w:sz w:val="16"/>
          <w:szCs w:val="16"/>
        </w:rPr>
        <w:t>Web: www.turck.at</w:t>
      </w:r>
    </w:p>
    <w:p w14:paraId="537C07CF" w14:textId="77777777" w:rsidR="00012BF2" w:rsidRPr="008B71B4" w:rsidRDefault="00012BF2" w:rsidP="0062782A">
      <w:pPr>
        <w:framePr w:w="3345" w:h="6589" w:hSpace="142" w:wrap="notBeside" w:vAnchor="page" w:hAnchor="page" w:x="7944" w:y="9451" w:anchorLock="1"/>
        <w:rPr>
          <w:sz w:val="16"/>
          <w:szCs w:val="16"/>
        </w:rPr>
      </w:pPr>
    </w:p>
    <w:p w14:paraId="58446FBB" w14:textId="77777777" w:rsidR="00012BF2" w:rsidRPr="008B71B4" w:rsidRDefault="00012BF2" w:rsidP="0062782A">
      <w:pPr>
        <w:framePr w:w="3345" w:h="6589" w:hSpace="142" w:wrap="notBeside" w:vAnchor="page" w:hAnchor="page" w:x="7944" w:y="9451" w:anchorLock="1"/>
        <w:rPr>
          <w:sz w:val="16"/>
          <w:szCs w:val="16"/>
        </w:rPr>
      </w:pPr>
      <w:r w:rsidRPr="008B71B4">
        <w:rPr>
          <w:sz w:val="16"/>
          <w:szCs w:val="16"/>
        </w:rPr>
        <w:t>Schweiz:</w:t>
      </w:r>
    </w:p>
    <w:p w14:paraId="547F497A" w14:textId="77777777" w:rsidR="00012BF2" w:rsidRPr="008B71B4" w:rsidRDefault="00012BF2" w:rsidP="0062782A">
      <w:pPr>
        <w:framePr w:w="3345" w:h="6589" w:hSpace="142" w:wrap="notBeside" w:vAnchor="page" w:hAnchor="page" w:x="7944" w:y="9451" w:anchorLock="1"/>
        <w:rPr>
          <w:sz w:val="16"/>
          <w:szCs w:val="16"/>
        </w:rPr>
      </w:pPr>
      <w:r w:rsidRPr="008B71B4">
        <w:rPr>
          <w:sz w:val="16"/>
          <w:szCs w:val="16"/>
        </w:rPr>
        <w:t>Bachofen AG</w:t>
      </w:r>
    </w:p>
    <w:p w14:paraId="3232A06B" w14:textId="77777777" w:rsidR="00012BF2" w:rsidRPr="008B71B4" w:rsidRDefault="00012BF2" w:rsidP="0062782A">
      <w:pPr>
        <w:framePr w:w="3345" w:h="6589" w:hSpace="142" w:wrap="notBeside" w:vAnchor="page" w:hAnchor="page" w:x="7944" w:y="9451" w:anchorLock="1"/>
        <w:rPr>
          <w:sz w:val="16"/>
          <w:szCs w:val="16"/>
        </w:rPr>
      </w:pPr>
      <w:proofErr w:type="spellStart"/>
      <w:r w:rsidRPr="008B71B4">
        <w:rPr>
          <w:sz w:val="16"/>
          <w:szCs w:val="16"/>
        </w:rPr>
        <w:t>Ackerstrasse</w:t>
      </w:r>
      <w:proofErr w:type="spellEnd"/>
      <w:r w:rsidRPr="008B71B4">
        <w:rPr>
          <w:sz w:val="16"/>
          <w:szCs w:val="16"/>
        </w:rPr>
        <w:t xml:space="preserve"> 42 | CH-8610 Uster</w:t>
      </w:r>
    </w:p>
    <w:p w14:paraId="5B40ED34" w14:textId="77777777" w:rsidR="00012BF2" w:rsidRPr="008B71B4" w:rsidRDefault="00012BF2" w:rsidP="0062782A">
      <w:pPr>
        <w:framePr w:w="3345" w:h="6589" w:hSpace="142" w:wrap="notBeside" w:vAnchor="page" w:hAnchor="page" w:x="7944" w:y="9451" w:anchorLock="1"/>
        <w:rPr>
          <w:sz w:val="16"/>
          <w:szCs w:val="16"/>
        </w:rPr>
      </w:pPr>
      <w:r w:rsidRPr="008B71B4">
        <w:rPr>
          <w:sz w:val="16"/>
          <w:szCs w:val="16"/>
        </w:rPr>
        <w:t>Telefon: +41 44 9441111</w:t>
      </w:r>
    </w:p>
    <w:p w14:paraId="64D8D6E7" w14:textId="77777777" w:rsidR="00012BF2" w:rsidRPr="008B71B4" w:rsidRDefault="00012BF2" w:rsidP="0062782A">
      <w:pPr>
        <w:framePr w:w="3345" w:h="6589" w:hSpace="142" w:wrap="notBeside" w:vAnchor="page" w:hAnchor="page" w:x="7944" w:y="9451" w:anchorLock="1"/>
        <w:rPr>
          <w:sz w:val="16"/>
          <w:szCs w:val="16"/>
        </w:rPr>
      </w:pPr>
      <w:r w:rsidRPr="008B71B4">
        <w:rPr>
          <w:sz w:val="16"/>
          <w:szCs w:val="16"/>
        </w:rPr>
        <w:t>Mail: info@bachofen.ch</w:t>
      </w:r>
    </w:p>
    <w:p w14:paraId="6DB95526" w14:textId="77777777" w:rsidR="00012BF2" w:rsidRPr="008B71B4" w:rsidRDefault="00012BF2" w:rsidP="0062782A">
      <w:pPr>
        <w:framePr w:w="3345" w:h="6589" w:hSpace="142" w:wrap="notBeside" w:vAnchor="page" w:hAnchor="page" w:x="7944" w:y="9451" w:anchorLock="1"/>
        <w:rPr>
          <w:sz w:val="16"/>
          <w:szCs w:val="16"/>
        </w:rPr>
      </w:pPr>
      <w:r w:rsidRPr="008B71B4">
        <w:rPr>
          <w:sz w:val="16"/>
          <w:szCs w:val="16"/>
        </w:rPr>
        <w:t xml:space="preserve">Web: </w:t>
      </w:r>
      <w:r w:rsidR="001B164A" w:rsidRPr="008B71B4">
        <w:rPr>
          <w:sz w:val="16"/>
          <w:szCs w:val="16"/>
        </w:rPr>
        <w:t>www.bachofen.ch</w:t>
      </w:r>
    </w:p>
    <w:p w14:paraId="7A048EF5" w14:textId="77777777" w:rsidR="001B164A" w:rsidRPr="008B71B4" w:rsidRDefault="001B164A" w:rsidP="0062782A">
      <w:pPr>
        <w:framePr w:w="3345" w:h="6589" w:hSpace="142" w:wrap="notBeside" w:vAnchor="page" w:hAnchor="page" w:x="7944" w:y="9451" w:anchorLock="1"/>
        <w:rPr>
          <w:sz w:val="16"/>
          <w:szCs w:val="16"/>
        </w:rPr>
      </w:pPr>
    </w:p>
    <w:p w14:paraId="1BED4C76" w14:textId="77777777" w:rsidR="001B164A" w:rsidRPr="008B71B4" w:rsidRDefault="001B164A" w:rsidP="0062782A">
      <w:pPr>
        <w:framePr w:w="3345" w:h="6589" w:hSpace="142" w:wrap="notBeside" w:vAnchor="page" w:hAnchor="page" w:x="7944" w:y="9451" w:anchorLock="1"/>
        <w:rPr>
          <w:sz w:val="16"/>
          <w:szCs w:val="16"/>
        </w:rPr>
      </w:pPr>
    </w:p>
    <w:p w14:paraId="799AFD4A" w14:textId="4623394D" w:rsidR="001B164A" w:rsidRPr="008B71B4" w:rsidRDefault="001B164A" w:rsidP="0062782A">
      <w:pPr>
        <w:framePr w:w="3345" w:h="6589" w:hSpace="142" w:wrap="notBeside" w:vAnchor="page" w:hAnchor="page" w:x="7944" w:y="9451" w:anchorLock="1"/>
        <w:rPr>
          <w:sz w:val="16"/>
          <w:szCs w:val="16"/>
        </w:rPr>
      </w:pPr>
      <w:r w:rsidRPr="008B71B4">
        <w:rPr>
          <w:sz w:val="16"/>
          <w:szCs w:val="16"/>
        </w:rPr>
        <w:t xml:space="preserve">Text und Bild finden Sie zum Download unter: </w:t>
      </w:r>
      <w:hyperlink r:id="rId12" w:history="1">
        <w:r w:rsidR="000E527A" w:rsidRPr="008B71B4">
          <w:rPr>
            <w:sz w:val="16"/>
            <w:szCs w:val="16"/>
          </w:rPr>
          <w:t>www.turck.com/de/presse</w:t>
        </w:r>
      </w:hyperlink>
    </w:p>
    <w:p w14:paraId="49F40973" w14:textId="77777777" w:rsidR="00DD5734" w:rsidRPr="009D792F" w:rsidRDefault="00DD5734" w:rsidP="0062782A">
      <w:pPr>
        <w:framePr w:w="3345" w:h="6589" w:hSpace="142" w:wrap="notBeside" w:vAnchor="page" w:hAnchor="page" w:x="7944" w:y="9451" w:anchorLock="1"/>
        <w:rPr>
          <w:sz w:val="16"/>
          <w:szCs w:val="16"/>
        </w:rPr>
      </w:pPr>
    </w:p>
    <w:p w14:paraId="321B6D80" w14:textId="28530E93" w:rsidR="008520A0" w:rsidRPr="00636A5A" w:rsidRDefault="006039F0" w:rsidP="008520A0">
      <w:pPr>
        <w:framePr w:w="6209" w:h="13078" w:wrap="notBeside" w:vAnchor="page" w:hAnchor="page" w:x="1248" w:y="2836" w:anchorLock="1"/>
        <w:spacing w:after="240"/>
        <w:rPr>
          <w:sz w:val="28"/>
          <w:szCs w:val="28"/>
        </w:rPr>
      </w:pPr>
      <w:r w:rsidRPr="00636A5A">
        <w:rPr>
          <w:sz w:val="28"/>
          <w:szCs w:val="28"/>
        </w:rPr>
        <w:t>S</w:t>
      </w:r>
      <w:r w:rsidR="008520A0" w:rsidRPr="00636A5A">
        <w:rPr>
          <w:sz w:val="28"/>
          <w:szCs w:val="28"/>
        </w:rPr>
        <w:t>chaltschrankwächter mit Multiprotokoll</w:t>
      </w:r>
    </w:p>
    <w:p w14:paraId="6144907A" w14:textId="7038F583" w:rsidR="008520A0" w:rsidRPr="00EF7712" w:rsidRDefault="008520A0" w:rsidP="008520A0">
      <w:pPr>
        <w:pStyle w:val="Subhead"/>
        <w:framePr w:w="6209" w:h="13078" w:wrap="notBeside" w:vAnchor="page" w:hAnchor="page" w:x="1248" w:y="2836" w:anchorLock="1"/>
        <w:spacing w:after="360"/>
        <w:rPr>
          <w:sz w:val="18"/>
          <w:szCs w:val="20"/>
          <w:lang w:val="de-DE"/>
        </w:rPr>
      </w:pPr>
      <w:proofErr w:type="spellStart"/>
      <w:r w:rsidRPr="00EF7712">
        <w:rPr>
          <w:sz w:val="18"/>
          <w:szCs w:val="20"/>
          <w:lang w:val="de-DE"/>
        </w:rPr>
        <w:t>TURCK</w:t>
      </w:r>
      <w:r w:rsidR="00610577" w:rsidRPr="00EF7712">
        <w:rPr>
          <w:sz w:val="18"/>
          <w:szCs w:val="20"/>
          <w:lang w:val="de-DE"/>
        </w:rPr>
        <w:t>‘s</w:t>
      </w:r>
      <w:proofErr w:type="spellEnd"/>
      <w:r w:rsidRPr="00EF7712">
        <w:rPr>
          <w:sz w:val="18"/>
          <w:szCs w:val="20"/>
          <w:lang w:val="de-DE"/>
        </w:rPr>
        <w:t xml:space="preserve"> IM18-CCM45</w:t>
      </w:r>
      <w:r w:rsidR="00610577" w:rsidRPr="00EF7712">
        <w:rPr>
          <w:sz w:val="18"/>
          <w:szCs w:val="20"/>
          <w:lang w:val="de-DE"/>
        </w:rPr>
        <w:t xml:space="preserve"> überwacht </w:t>
      </w:r>
      <w:r w:rsidRPr="00EF7712">
        <w:rPr>
          <w:sz w:val="18"/>
          <w:szCs w:val="20"/>
          <w:lang w:val="de-DE"/>
        </w:rPr>
        <w:t xml:space="preserve">Schaltschränke mit integrierten Sensoren und </w:t>
      </w:r>
      <w:r w:rsidR="00610577" w:rsidRPr="00EF7712">
        <w:rPr>
          <w:sz w:val="18"/>
          <w:szCs w:val="20"/>
          <w:lang w:val="de-DE"/>
        </w:rPr>
        <w:t xml:space="preserve">gibt </w:t>
      </w:r>
      <w:r w:rsidRPr="00EF7712">
        <w:rPr>
          <w:sz w:val="18"/>
          <w:szCs w:val="20"/>
          <w:lang w:val="de-DE"/>
        </w:rPr>
        <w:t>Daten per Ethernet an die Steuerung</w:t>
      </w:r>
    </w:p>
    <w:p w14:paraId="1E679561" w14:textId="507A49C8" w:rsidR="008520A0" w:rsidRPr="00722C0F" w:rsidRDefault="008520A0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722C0F">
        <w:rPr>
          <w:lang w:val="de-DE"/>
        </w:rPr>
        <w:t xml:space="preserve">Mülheim, </w:t>
      </w:r>
      <w:r w:rsidR="00C9293E" w:rsidRPr="00722C0F">
        <w:rPr>
          <w:lang w:val="de-DE"/>
        </w:rPr>
        <w:t>10</w:t>
      </w:r>
      <w:r w:rsidRPr="00722C0F">
        <w:rPr>
          <w:lang w:val="de-DE"/>
        </w:rPr>
        <w:t xml:space="preserve">. </w:t>
      </w:r>
      <w:r w:rsidR="00C9293E" w:rsidRPr="00722C0F">
        <w:rPr>
          <w:lang w:val="de-DE"/>
        </w:rPr>
        <w:t>September</w:t>
      </w:r>
      <w:r w:rsidRPr="00722C0F">
        <w:rPr>
          <w:lang w:val="de-DE"/>
        </w:rPr>
        <w:t xml:space="preserve"> 2026 – TURCK erweitert sein Portfolio an </w:t>
      </w:r>
      <w:proofErr w:type="spellStart"/>
      <w:r w:rsidRPr="00722C0F">
        <w:rPr>
          <w:lang w:val="de-DE"/>
        </w:rPr>
        <w:t>Condition</w:t>
      </w:r>
      <w:proofErr w:type="spellEnd"/>
      <w:r w:rsidRPr="00722C0F">
        <w:rPr>
          <w:lang w:val="de-DE"/>
        </w:rPr>
        <w:t xml:space="preserve">-Monitoring-Lösungen um den IM18-CCM45, einen Schaltschrankwächter mit integrierten Sensoren und direkter Multiprotokoll-Ethernet-Anbindung. Anders als bisherige Lösungen, die diskrete Einzelsensoren oder komplexe, </w:t>
      </w:r>
      <w:proofErr w:type="spellStart"/>
      <w:r w:rsidRPr="00722C0F">
        <w:rPr>
          <w:lang w:val="de-DE"/>
        </w:rPr>
        <w:t>linuxbasierte</w:t>
      </w:r>
      <w:proofErr w:type="spellEnd"/>
      <w:r w:rsidRPr="00722C0F">
        <w:rPr>
          <w:lang w:val="de-DE"/>
        </w:rPr>
        <w:t xml:space="preserve"> Monitoring-Systeme mit zusätzlichen Remote-I/O-Modulen benötigten, überträgt der IM18-CCM45 Messwerte direkt und zyklisch an SPS- und IT-Systeme. Anwender sparen dadurch zusätzliche Hardware und Engineering-Aufwand bei der Anbindung an die Steuerung. Das Gerät misst Temperatur, Luftfeuchtigkeit und den Abstand zur Schaltschranktür und stellt die Werte über PROFINET, </w:t>
      </w:r>
      <w:proofErr w:type="spellStart"/>
      <w:r w:rsidRPr="00722C0F">
        <w:rPr>
          <w:lang w:val="de-DE"/>
        </w:rPr>
        <w:t>EtherNet</w:t>
      </w:r>
      <w:proofErr w:type="spellEnd"/>
      <w:r w:rsidRPr="00722C0F">
        <w:rPr>
          <w:lang w:val="de-DE"/>
        </w:rPr>
        <w:t>/IP oder Modbus TCP bereit.</w:t>
      </w:r>
    </w:p>
    <w:p w14:paraId="3161089C" w14:textId="77777777" w:rsidR="008520A0" w:rsidRPr="00722C0F" w:rsidRDefault="008520A0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729403B6" w14:textId="77777777" w:rsidR="008520A0" w:rsidRPr="009135D7" w:rsidRDefault="008520A0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722C0F">
        <w:rPr>
          <w:lang w:val="de-DE"/>
        </w:rPr>
        <w:t>Der IM18-CCM45 benötigt lediglich 18 Millimeter Breite auf der Hutschiene und lässt sich dadurch auch bei begrenztem Platzangebot im Schaltschrank nachrüsten. Parametrierung, Diagnose und Firmware-Updates laufen über die TURCK Automation Suite (TA</w:t>
      </w:r>
      <w:r>
        <w:rPr>
          <w:lang w:val="de-DE"/>
        </w:rPr>
        <w:t xml:space="preserve">S) und einen integrierten Webserver, ohne zusätzliche Software. Für den Einsatz in explosionsgefährdeten Bereichen ist das Gerät nach Zone 2 gemäß </w:t>
      </w:r>
      <w:proofErr w:type="spellStart"/>
      <w:r>
        <w:rPr>
          <w:lang w:val="de-DE"/>
        </w:rPr>
        <w:t>IECEx</w:t>
      </w:r>
      <w:proofErr w:type="spellEnd"/>
      <w:r>
        <w:rPr>
          <w:lang w:val="de-DE"/>
        </w:rPr>
        <w:t xml:space="preserve"> und ATEX zugelassen. Eine serielle RS485-Schnittstelle ist hardwareseitig vorbereitet und für künftige Erweiterungen vorgesehen.</w:t>
      </w:r>
    </w:p>
    <w:p w14:paraId="335F626A" w14:textId="77777777" w:rsidR="008520A0" w:rsidRPr="009135D7" w:rsidRDefault="008520A0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6D4F5BBD" w14:textId="77777777" w:rsidR="008520A0" w:rsidRPr="009135D7" w:rsidRDefault="008520A0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>
        <w:rPr>
          <w:lang w:val="de-DE"/>
        </w:rPr>
        <w:t xml:space="preserve">Der IM18-CCM45 eignet sich für die Zustandsüberwachung von Schaltschränken in Maschinenbau, Anlagenbau und Intralogistik. Typische Anwendungen sind die Nachrüstung bestehender Anlagen sowie der Einsatz bei OEM- und Maschinenbauern, die </w:t>
      </w:r>
      <w:proofErr w:type="spellStart"/>
      <w:r>
        <w:rPr>
          <w:lang w:val="de-DE"/>
        </w:rPr>
        <w:t>Condition</w:t>
      </w:r>
      <w:proofErr w:type="spellEnd"/>
      <w:r>
        <w:rPr>
          <w:lang w:val="de-DE"/>
        </w:rPr>
        <w:t xml:space="preserve"> Monitoring ohne zusätzliches Edge-System benötigen. Das Gerät ersetzt dabei mehrere Einzelkomponenten wie separate Sensoren und Remote-I/O-Module.</w:t>
      </w:r>
    </w:p>
    <w:p w14:paraId="6EA26899" w14:textId="77777777" w:rsidR="00497095" w:rsidRPr="009B1E75" w:rsidRDefault="00497095" w:rsidP="00C9293E">
      <w:pPr>
        <w:pStyle w:val="LauftextPI"/>
        <w:ind w:firstLine="142"/>
        <w:rPr>
          <w:smallCaps/>
          <w:color w:val="A6A6A6" w:themeColor="background1" w:themeShade="A6"/>
          <w:spacing w:val="20"/>
          <w:sz w:val="24"/>
          <w:szCs w:val="24"/>
          <w:lang w:val="de-DE"/>
        </w:rPr>
      </w:pPr>
    </w:p>
    <w:sectPr w:rsidR="00497095" w:rsidRPr="009B1E75" w:rsidSect="00F619EF">
      <w:headerReference w:type="default" r:id="rId13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2AAB9" w14:textId="77777777" w:rsidR="002D5A27" w:rsidRDefault="002D5A27">
      <w:r>
        <w:separator/>
      </w:r>
    </w:p>
  </w:endnote>
  <w:endnote w:type="continuationSeparator" w:id="0">
    <w:p w14:paraId="0C9A5040" w14:textId="77777777" w:rsidR="002D5A27" w:rsidRDefault="002D5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1E2114" w14:textId="77777777" w:rsidR="002D5A27" w:rsidRDefault="002D5A27">
      <w:r>
        <w:separator/>
      </w:r>
    </w:p>
  </w:footnote>
  <w:footnote w:type="continuationSeparator" w:id="0">
    <w:p w14:paraId="2412AD2F" w14:textId="77777777" w:rsidR="002D5A27" w:rsidRDefault="002D5A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848B4" w14:textId="77777777" w:rsidR="00881C66" w:rsidRPr="004120B6" w:rsidRDefault="004232BB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1C30C9F" wp14:editId="02C7F826">
          <wp:simplePos x="0" y="0"/>
          <wp:positionH relativeFrom="column">
            <wp:posOffset>-790575</wp:posOffset>
          </wp:positionH>
          <wp:positionV relativeFrom="paragraph">
            <wp:posOffset>-439156</wp:posOffset>
          </wp:positionV>
          <wp:extent cx="7567995" cy="1513115"/>
          <wp:effectExtent l="0" t="0" r="0" b="0"/>
          <wp:wrapNone/>
          <wp:docPr id="3" name="Grafik 3" descr="Ein Bild, das gelb, Text, Schrift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gelb, Text, Schrift, Logo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995" cy="1513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2A01C1" w14:textId="77777777" w:rsidR="00881C66" w:rsidRDefault="00881C6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B42"/>
    <w:rsid w:val="00012BF2"/>
    <w:rsid w:val="00033072"/>
    <w:rsid w:val="0004009F"/>
    <w:rsid w:val="00077A27"/>
    <w:rsid w:val="00097B21"/>
    <w:rsid w:val="000A3084"/>
    <w:rsid w:val="000B537F"/>
    <w:rsid w:val="000C3FC0"/>
    <w:rsid w:val="000D2214"/>
    <w:rsid w:val="000E527A"/>
    <w:rsid w:val="000E5972"/>
    <w:rsid w:val="000F0B80"/>
    <w:rsid w:val="001060D1"/>
    <w:rsid w:val="001231E8"/>
    <w:rsid w:val="00134B2C"/>
    <w:rsid w:val="00145785"/>
    <w:rsid w:val="00190B17"/>
    <w:rsid w:val="001A28DC"/>
    <w:rsid w:val="001A600D"/>
    <w:rsid w:val="001B164A"/>
    <w:rsid w:val="001B60EF"/>
    <w:rsid w:val="001C015D"/>
    <w:rsid w:val="001C747C"/>
    <w:rsid w:val="001D04CD"/>
    <w:rsid w:val="001D4244"/>
    <w:rsid w:val="001E518F"/>
    <w:rsid w:val="001F16D0"/>
    <w:rsid w:val="0021486E"/>
    <w:rsid w:val="002201A7"/>
    <w:rsid w:val="002539A8"/>
    <w:rsid w:val="0025734C"/>
    <w:rsid w:val="00273D01"/>
    <w:rsid w:val="0028339C"/>
    <w:rsid w:val="002B1257"/>
    <w:rsid w:val="002B4BC2"/>
    <w:rsid w:val="002C0E88"/>
    <w:rsid w:val="002D5A27"/>
    <w:rsid w:val="002F109A"/>
    <w:rsid w:val="002F2357"/>
    <w:rsid w:val="003139B7"/>
    <w:rsid w:val="00317AFE"/>
    <w:rsid w:val="00320FEF"/>
    <w:rsid w:val="0033662E"/>
    <w:rsid w:val="00356571"/>
    <w:rsid w:val="00357879"/>
    <w:rsid w:val="00377030"/>
    <w:rsid w:val="003A01B1"/>
    <w:rsid w:val="003A100F"/>
    <w:rsid w:val="003A5F6B"/>
    <w:rsid w:val="003C412E"/>
    <w:rsid w:val="003E79AA"/>
    <w:rsid w:val="003F21A8"/>
    <w:rsid w:val="0040016C"/>
    <w:rsid w:val="004120B6"/>
    <w:rsid w:val="004232BB"/>
    <w:rsid w:val="004338E2"/>
    <w:rsid w:val="00437DED"/>
    <w:rsid w:val="00453417"/>
    <w:rsid w:val="00497095"/>
    <w:rsid w:val="004A2DB5"/>
    <w:rsid w:val="004B40B9"/>
    <w:rsid w:val="004D7DCD"/>
    <w:rsid w:val="004E4C5F"/>
    <w:rsid w:val="004F1C73"/>
    <w:rsid w:val="004F21CC"/>
    <w:rsid w:val="004F60EC"/>
    <w:rsid w:val="00506DF9"/>
    <w:rsid w:val="00553D45"/>
    <w:rsid w:val="0056406D"/>
    <w:rsid w:val="005926C4"/>
    <w:rsid w:val="00593C86"/>
    <w:rsid w:val="005A1028"/>
    <w:rsid w:val="005A1DF8"/>
    <w:rsid w:val="005A69D7"/>
    <w:rsid w:val="005B23EB"/>
    <w:rsid w:val="005C6882"/>
    <w:rsid w:val="005E385D"/>
    <w:rsid w:val="006039F0"/>
    <w:rsid w:val="00603C52"/>
    <w:rsid w:val="00605B42"/>
    <w:rsid w:val="00610577"/>
    <w:rsid w:val="00617E10"/>
    <w:rsid w:val="00624E52"/>
    <w:rsid w:val="0062782A"/>
    <w:rsid w:val="006311D5"/>
    <w:rsid w:val="00636A5A"/>
    <w:rsid w:val="00646B6E"/>
    <w:rsid w:val="006809DD"/>
    <w:rsid w:val="00683678"/>
    <w:rsid w:val="006A4D47"/>
    <w:rsid w:val="006B608B"/>
    <w:rsid w:val="006B69C0"/>
    <w:rsid w:val="006C20E2"/>
    <w:rsid w:val="006C3BF9"/>
    <w:rsid w:val="006D27CF"/>
    <w:rsid w:val="006D7FFB"/>
    <w:rsid w:val="00700928"/>
    <w:rsid w:val="007036FC"/>
    <w:rsid w:val="0070789B"/>
    <w:rsid w:val="0071261D"/>
    <w:rsid w:val="00722C0F"/>
    <w:rsid w:val="00722C85"/>
    <w:rsid w:val="00741B57"/>
    <w:rsid w:val="00756F4E"/>
    <w:rsid w:val="00770FC4"/>
    <w:rsid w:val="00771651"/>
    <w:rsid w:val="00771B24"/>
    <w:rsid w:val="00773758"/>
    <w:rsid w:val="00790183"/>
    <w:rsid w:val="007A2B6E"/>
    <w:rsid w:val="007E1092"/>
    <w:rsid w:val="007F2E0A"/>
    <w:rsid w:val="007F7294"/>
    <w:rsid w:val="007F79E3"/>
    <w:rsid w:val="008031C9"/>
    <w:rsid w:val="0082715E"/>
    <w:rsid w:val="008362D4"/>
    <w:rsid w:val="00840E5D"/>
    <w:rsid w:val="0085145A"/>
    <w:rsid w:val="008520A0"/>
    <w:rsid w:val="00866FD4"/>
    <w:rsid w:val="008674D6"/>
    <w:rsid w:val="00881C66"/>
    <w:rsid w:val="008A00AA"/>
    <w:rsid w:val="008B3F10"/>
    <w:rsid w:val="008B71B4"/>
    <w:rsid w:val="008C6A8C"/>
    <w:rsid w:val="008E70B1"/>
    <w:rsid w:val="008F59AF"/>
    <w:rsid w:val="00900BE9"/>
    <w:rsid w:val="00905617"/>
    <w:rsid w:val="009135D7"/>
    <w:rsid w:val="009136D3"/>
    <w:rsid w:val="00916C7A"/>
    <w:rsid w:val="009229CB"/>
    <w:rsid w:val="009251F1"/>
    <w:rsid w:val="00933C85"/>
    <w:rsid w:val="0094527B"/>
    <w:rsid w:val="009509C3"/>
    <w:rsid w:val="00966E31"/>
    <w:rsid w:val="00971DE4"/>
    <w:rsid w:val="00981CF0"/>
    <w:rsid w:val="00984D62"/>
    <w:rsid w:val="00996798"/>
    <w:rsid w:val="009A3D64"/>
    <w:rsid w:val="009A4005"/>
    <w:rsid w:val="009B1E75"/>
    <w:rsid w:val="009B49AC"/>
    <w:rsid w:val="009C5023"/>
    <w:rsid w:val="009D4A9F"/>
    <w:rsid w:val="009D792F"/>
    <w:rsid w:val="009E330C"/>
    <w:rsid w:val="00A16556"/>
    <w:rsid w:val="00A6595A"/>
    <w:rsid w:val="00A7747C"/>
    <w:rsid w:val="00A86F1A"/>
    <w:rsid w:val="00AC2E91"/>
    <w:rsid w:val="00AE0F87"/>
    <w:rsid w:val="00B03E26"/>
    <w:rsid w:val="00B06F43"/>
    <w:rsid w:val="00B112B6"/>
    <w:rsid w:val="00B11DC3"/>
    <w:rsid w:val="00B15C5E"/>
    <w:rsid w:val="00B37E68"/>
    <w:rsid w:val="00B646BB"/>
    <w:rsid w:val="00B839C2"/>
    <w:rsid w:val="00B9217C"/>
    <w:rsid w:val="00BA5B05"/>
    <w:rsid w:val="00BC136A"/>
    <w:rsid w:val="00BC7D76"/>
    <w:rsid w:val="00C0303C"/>
    <w:rsid w:val="00C05588"/>
    <w:rsid w:val="00C077A8"/>
    <w:rsid w:val="00C114E4"/>
    <w:rsid w:val="00C30E1B"/>
    <w:rsid w:val="00C3290D"/>
    <w:rsid w:val="00C37462"/>
    <w:rsid w:val="00C53B53"/>
    <w:rsid w:val="00C54489"/>
    <w:rsid w:val="00C572B6"/>
    <w:rsid w:val="00C7203C"/>
    <w:rsid w:val="00C9293E"/>
    <w:rsid w:val="00C92BDA"/>
    <w:rsid w:val="00CA22F8"/>
    <w:rsid w:val="00CB4134"/>
    <w:rsid w:val="00CB55A3"/>
    <w:rsid w:val="00CC7484"/>
    <w:rsid w:val="00CD58F0"/>
    <w:rsid w:val="00CD5CEA"/>
    <w:rsid w:val="00CE1144"/>
    <w:rsid w:val="00CE7FC3"/>
    <w:rsid w:val="00CF08DF"/>
    <w:rsid w:val="00CF76B6"/>
    <w:rsid w:val="00D06133"/>
    <w:rsid w:val="00D21DEF"/>
    <w:rsid w:val="00D23908"/>
    <w:rsid w:val="00D4096F"/>
    <w:rsid w:val="00D70F25"/>
    <w:rsid w:val="00D71851"/>
    <w:rsid w:val="00D82E33"/>
    <w:rsid w:val="00DB158B"/>
    <w:rsid w:val="00DC2444"/>
    <w:rsid w:val="00DD5734"/>
    <w:rsid w:val="00E02CC5"/>
    <w:rsid w:val="00E40555"/>
    <w:rsid w:val="00E467D1"/>
    <w:rsid w:val="00E64EDE"/>
    <w:rsid w:val="00E65C41"/>
    <w:rsid w:val="00E82F92"/>
    <w:rsid w:val="00EB4814"/>
    <w:rsid w:val="00EB51B2"/>
    <w:rsid w:val="00EE2C71"/>
    <w:rsid w:val="00EE3319"/>
    <w:rsid w:val="00EF7712"/>
    <w:rsid w:val="00F205E7"/>
    <w:rsid w:val="00F21C06"/>
    <w:rsid w:val="00F416E6"/>
    <w:rsid w:val="00F53E2D"/>
    <w:rsid w:val="00F619EF"/>
    <w:rsid w:val="00F66255"/>
    <w:rsid w:val="00F822C1"/>
    <w:rsid w:val="00FA05D5"/>
    <w:rsid w:val="00FA2996"/>
    <w:rsid w:val="00FB15C1"/>
    <w:rsid w:val="00FD0019"/>
    <w:rsid w:val="00FD11EB"/>
    <w:rsid w:val="00FD20ED"/>
    <w:rsid w:val="00FF1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79D9FA"/>
  <w15:chartTrackingRefBased/>
  <w15:docId w15:val="{2DEC0489-4BF8-4C2D-AB1E-A280073BA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C7484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C748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turck.com/de/press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urck.com/de/de/spotlight/produktneuheiten/schaltschrankwaechter-mit-multiprotokoll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_D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8" ma:contentTypeDescription="Create a new document." ma:contentTypeScope="" ma:versionID="85813223fff9fab9950b796cded18fa1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8d247ae2e891bb65e936ea5f2a03e102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58ee7f-5fa7-47cb-8066-2fe193947609" xsi:nil="true"/>
    <lcf76f155ced4ddcb4097134ff3c332f xmlns="c244a9b3-6a8c-458d-8914-14498e185c7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170F844-F7D8-442E-8B6B-BD091EB5E259}"/>
</file>

<file path=customXml/itemProps2.xml><?xml version="1.0" encoding="utf-8"?>
<ds:datastoreItem xmlns:ds="http://schemas.openxmlformats.org/officeDocument/2006/customXml" ds:itemID="{EAEFCC15-1D71-4125-A769-B7CF7014EB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196A45-E156-4710-97D8-337B92744BC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64AD6B6-1CD4-46D4-9B7E-23BB358F3B5C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Turck_PRxx_DE.dotx</Template>
  <TotalTime>0</TotalTime>
  <Pages>1</Pages>
  <Words>330</Words>
  <Characters>2529</Characters>
  <Application>Microsoft Office Word</Application>
  <DocSecurity>0</DocSecurity>
  <Lines>87</Lines>
  <Paragraphs>42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Template_Letter_A4</vt:lpstr>
    </vt:vector>
  </TitlesOfParts>
  <Company>Hans Turck GmbH &amp; Co.KG</Company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Albers, Klaus</dc:creator>
  <cp:keywords/>
  <cp:lastModifiedBy>Tripp, Lukas</cp:lastModifiedBy>
  <cp:revision>17</cp:revision>
  <cp:lastPrinted>2015-10-13T16:45:00Z</cp:lastPrinted>
  <dcterms:created xsi:type="dcterms:W3CDTF">2026-08-05T08:46:00Z</dcterms:created>
  <dcterms:modified xsi:type="dcterms:W3CDTF">2026-09-03T11:10:00Z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MediaServiceImageTags">
    <vt:lpwstr/>
  </property>
</Properties>
</file>